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C9FC1" w14:textId="77777777" w:rsidR="00D05FD5" w:rsidRDefault="00D05FD5" w:rsidP="00D05F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WYRDDEN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289710D" w14:textId="77777777" w:rsidR="00D05FD5" w:rsidRDefault="00D05FD5" w:rsidP="00D05FD5">
      <w:pPr>
        <w:rPr>
          <w:rFonts w:ascii="Times New Roman" w:hAnsi="Times New Roman" w:cs="Times New Roman"/>
        </w:rPr>
      </w:pPr>
    </w:p>
    <w:p w14:paraId="7DC2DF11" w14:textId="77777777" w:rsidR="00D05FD5" w:rsidRDefault="00D05FD5" w:rsidP="00D05FD5">
      <w:pPr>
        <w:rPr>
          <w:rFonts w:ascii="Times New Roman" w:hAnsi="Times New Roman" w:cs="Times New Roman"/>
        </w:rPr>
      </w:pPr>
    </w:p>
    <w:p w14:paraId="37F48184" w14:textId="77777777" w:rsidR="00D05FD5" w:rsidRDefault="00D05FD5" w:rsidP="00D05F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Glynne of </w:t>
      </w:r>
      <w:proofErr w:type="spellStart"/>
      <w:r>
        <w:rPr>
          <w:rFonts w:ascii="Times New Roman" w:hAnsi="Times New Roman" w:cs="Times New Roman"/>
        </w:rPr>
        <w:t>Boarstal</w:t>
      </w:r>
      <w:proofErr w:type="spellEnd"/>
      <w:r>
        <w:rPr>
          <w:rFonts w:ascii="Times New Roman" w:hAnsi="Times New Roman" w:cs="Times New Roman"/>
        </w:rPr>
        <w:t>, Buckinghamshire(q.v.),</w:t>
      </w:r>
    </w:p>
    <w:p w14:paraId="3A1985FC" w14:textId="77777777" w:rsidR="00D05FD5" w:rsidRDefault="00D05FD5" w:rsidP="00D05F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Boteler of Thame, Oxfordshire(q.v.).</w:t>
      </w:r>
    </w:p>
    <w:p w14:paraId="0035F702" w14:textId="77777777" w:rsidR="00D05FD5" w:rsidRDefault="00D05FD5" w:rsidP="00D05F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151AEC4" w14:textId="77777777" w:rsidR="00D05FD5" w:rsidRDefault="00D05FD5" w:rsidP="00D05FD5">
      <w:pPr>
        <w:rPr>
          <w:rFonts w:ascii="Times New Roman" w:hAnsi="Times New Roman" w:cs="Times New Roman"/>
        </w:rPr>
      </w:pPr>
    </w:p>
    <w:p w14:paraId="25AA6109" w14:textId="77777777" w:rsidR="00D05FD5" w:rsidRDefault="00D05FD5" w:rsidP="00D05FD5">
      <w:pPr>
        <w:rPr>
          <w:rFonts w:ascii="Times New Roman" w:hAnsi="Times New Roman" w:cs="Times New Roman"/>
        </w:rPr>
      </w:pPr>
    </w:p>
    <w:p w14:paraId="1459513E" w14:textId="77777777" w:rsidR="00D05FD5" w:rsidRDefault="00D05FD5" w:rsidP="00D05F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May 2019</w:t>
      </w:r>
    </w:p>
    <w:p w14:paraId="46E2FBD6" w14:textId="77777777" w:rsidR="006B2F86" w:rsidRPr="00D05FD5" w:rsidRDefault="00D05FD5" w:rsidP="00D05FD5">
      <w:bookmarkStart w:id="0" w:name="_GoBack"/>
      <w:bookmarkEnd w:id="0"/>
    </w:p>
    <w:sectPr w:rsidR="006B2F86" w:rsidRPr="00D05FD5" w:rsidSect="00D05FD5">
      <w:footerReference w:type="default" r:id="rId7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FBD7E" w14:textId="77777777" w:rsidR="00D05FD5" w:rsidRDefault="00D05FD5" w:rsidP="00E71FC3">
      <w:r>
        <w:separator/>
      </w:r>
    </w:p>
  </w:endnote>
  <w:endnote w:type="continuationSeparator" w:id="0">
    <w:p w14:paraId="32AB59E2" w14:textId="77777777" w:rsidR="00D05FD5" w:rsidRDefault="00D05FD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3DA3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42E84" w14:textId="77777777" w:rsidR="00D05FD5" w:rsidRDefault="00D05FD5" w:rsidP="00E71FC3">
      <w:r>
        <w:separator/>
      </w:r>
    </w:p>
  </w:footnote>
  <w:footnote w:type="continuationSeparator" w:id="0">
    <w:p w14:paraId="2FE273C8" w14:textId="77777777" w:rsidR="00D05FD5" w:rsidRDefault="00D05FD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FD5"/>
    <w:rsid w:val="001A7C09"/>
    <w:rsid w:val="00577BD5"/>
    <w:rsid w:val="00656CBA"/>
    <w:rsid w:val="006A1F77"/>
    <w:rsid w:val="00733BE7"/>
    <w:rsid w:val="00AB52E8"/>
    <w:rsid w:val="00B16D3F"/>
    <w:rsid w:val="00BB41AC"/>
    <w:rsid w:val="00D05FD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D3B61"/>
  <w15:chartTrackingRefBased/>
  <w15:docId w15:val="{81778C76-5379-40C3-BBA9-BBADED61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FD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05F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2019-06-01T20:21:00Z</dcterms:created>
  <dcterms:modified xsi:type="dcterms:W3CDTF">2019-06-01T20:21:00Z</dcterms:modified>
</cp:coreProperties>
</file>